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93E4D" w:rsidR="00693E4D" w:rsidP="004840B3" w:rsidRDefault="00693E4D" w14:paraId="7A60762D" w14:textId="1561A848">
      <w:pPr>
        <w:tabs>
          <w:tab w:val="left" w:pos="9498"/>
        </w:tabs>
        <w:ind w:right="141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</w:t>
      </w:r>
      <w:r w:rsidR="004840B3">
        <w:rPr>
          <w:rFonts w:ascii="DB Office" w:hAnsi="DB Office"/>
          <w:sz w:val="22"/>
        </w:rPr>
        <w:t>/ Unterauftragnehmer</w:t>
      </w:r>
      <w:r w:rsidR="001F4449">
        <w:rPr>
          <w:rFonts w:ascii="DB Office" w:hAnsi="DB Office"/>
          <w:sz w:val="22"/>
        </w:rPr>
        <w:t xml:space="preserve"> die Bestimmungen des V</w:t>
      </w:r>
      <w:r w:rsidRPr="00693E4D">
        <w:rPr>
          <w:rFonts w:ascii="DB Office" w:hAnsi="DB Office"/>
          <w:sz w:val="22"/>
        </w:rPr>
        <w:t>ertrages sicher zu stellen.</w:t>
      </w:r>
    </w:p>
    <w:p w:rsidRPr="00693E4D" w:rsidR="00693E4D" w:rsidP="00693E4D" w:rsidRDefault="00693E4D" w14:paraId="61A29C53" w14:textId="77777777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Pr="00693E4D" w:rsidR="00693E4D" w:rsidTr="00B3505E" w14:paraId="0781A6D3" w14:textId="77777777">
        <w:trPr>
          <w:trHeight w:val="509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3653FF49" w14:textId="063B360B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061662">
              <w:rPr>
                <w:rFonts w:ascii="DB Office" w:hAnsi="DB Office"/>
                <w:b/>
                <w:bCs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F7552E9" w14:textId="77777777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061662" w:rsidRDefault="00061662" w14:paraId="62FA81BE" w14:textId="77777777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Pr="00693E4D" w:rsid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:rsidRPr="00693E4D" w:rsidR="00693E4D" w:rsidP="00B3505E" w:rsidRDefault="00693E4D" w14:paraId="3F5052B4" w14:textId="77777777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Pr="00693E4D" w:rsidR="00693E4D" w:rsidTr="00B3505E" w14:paraId="0C0D4CA7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3E9A18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:rsidRPr="00693E4D" w:rsidR="00693E4D" w:rsidP="00B3505E" w:rsidRDefault="00693E4D" w14:paraId="04E7813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0547FB5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4B4181A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Pr="00693E4D" w:rsidR="00693E4D" w:rsidTr="00B3505E" w14:paraId="1AC049D3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754266C6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F6DBE6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02E54A8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C725F57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28AE7ACB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5DDCF4DD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0AAAF5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F159817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A786B0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5DBF0FAF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8A982F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2A12AABB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92C8FB7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D9239C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6FC3C22D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5C9939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21304B6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54CA24DB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9F4CF5B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07171A84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3FD3CAC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650D63E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DBF8C4F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48768D4A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5C186344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C60EA22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4D02EC5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430FB0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61C05D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30DE6E78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2EA50BF5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0CC891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0576E0D1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3C9B6780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Pr="00693E4D" w:rsidR="00693E4D" w:rsidTr="00B3505E" w14:paraId="122BA3A2" w14:textId="77777777">
        <w:trPr>
          <w:trHeight w:val="408"/>
        </w:trPr>
        <w:tc>
          <w:tcPr>
            <w:tcW w:w="3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040CAAF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:rsidRPr="00693E4D" w:rsidR="00693E4D" w:rsidP="00B3505E" w:rsidRDefault="00693E4D" w14:paraId="30AC744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62F6171E" w14:textId="77777777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3E4D" w:rsidR="00693E4D" w:rsidP="00B3505E" w:rsidRDefault="00693E4D" w14:paraId="15E1CAB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:rsidRPr="00693E4D" w:rsidR="00F27F1A" w:rsidP="00693E4D" w:rsidRDefault="00F27F1A" w14:paraId="2F3131B4" w14:textId="77777777">
      <w:pPr>
        <w:rPr>
          <w:rFonts w:ascii="DB Office" w:hAnsi="DB Office"/>
        </w:rPr>
      </w:pPr>
    </w:p>
    <w:sectPr w:rsidRPr="00693E4D" w:rsidR="00F27F1A" w:rsidSect="004840B3">
      <w:headerReference w:type="default" r:id="rId10"/>
      <w:footerReference w:type="default" r:id="rId11"/>
      <w:pgSz w:w="11907" w:h="16840" w:code="9"/>
      <w:pgMar w:top="2268" w:right="992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97F7" w14:textId="77777777" w:rsidR="00E72312" w:rsidRDefault="00E72312">
      <w:r>
        <w:separator/>
      </w:r>
    </w:p>
  </w:endnote>
  <w:endnote w:type="continuationSeparator" w:id="0">
    <w:p w14:paraId="34271BE5" w14:textId="77777777" w:rsidR="00E72312" w:rsidRDefault="00E7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F7F94" w:rsidR="00A16B91" w:rsidP="00A16B91" w:rsidRDefault="004840B3" w14:paraId="70A27BEE" w14:textId="2CA4529E">
    <w:pPr>
      <w:pStyle w:val="Fuzeile"/>
    </w:pPr>
    <w:r w:rsidRPr="004840B3">
      <w:rPr>
        <w:vanish/>
      </w:rPr>
      <w:t>Fachautor: Ursula Obermaier, FE.EA 7 (933/6388)</w:t>
    </w:r>
    <w:r w:rsidRPr="004840B3" w:rsidR="00732C6C">
      <w:rPr>
        <w:vanish/>
      </w:rPr>
      <w:t xml:space="preserve"> </w:t>
    </w:r>
    <w:r w:rsidR="00732C6C">
      <w:t xml:space="preserve">                                                                               </w:t>
    </w:r>
    <w:bookmarkStart w:name="VV_VORGANGSNUMMER" w:id="3"/>
    <w:r>
      <w:rPr>
        <w:vanish/>
      </w:rPr>
      <w:t>2584430</w:t>
    </w:r>
    <w:bookmarkEnd w:id="3"/>
    <w:r w:rsidRPr="00CF7F94" w:rsidR="00A16B91">
      <w:tab/>
      <w:t xml:space="preserve">Seite </w:t>
    </w:r>
    <w:r w:rsidRPr="00CF7F94" w:rsidR="00A16B91">
      <w:fldChar w:fldCharType="begin"/>
    </w:r>
    <w:r w:rsidRPr="00CF7F94" w:rsidR="00A16B91">
      <w:instrText xml:space="preserve"> PAGE </w:instrText>
    </w:r>
    <w:r w:rsidRPr="00CF7F94" w:rsidR="00A16B91">
      <w:fldChar w:fldCharType="separate"/>
    </w:r>
    <w:r w:rsidR="00323D37">
      <w:rPr>
        <w:noProof/>
      </w:rPr>
      <w:t>1</w:t>
    </w:r>
    <w:r w:rsidRPr="00CF7F94" w:rsidR="00A16B91">
      <w:fldChar w:fldCharType="end"/>
    </w:r>
    <w:r w:rsidRPr="00CF7F94" w:rsidR="00A16B91">
      <w:t xml:space="preserve"> von </w:t>
    </w:r>
    <w:fldSimple w:instr=" NUMPAGES ">
      <w:r w:rsidR="00323D3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9542" w14:textId="77777777" w:rsidR="00E72312" w:rsidRDefault="00E72312">
      <w:r>
        <w:separator/>
      </w:r>
    </w:p>
  </w:footnote>
  <w:footnote w:type="continuationSeparator" w:id="0">
    <w:p w14:paraId="0AD421A8" w14:textId="77777777" w:rsidR="00E72312" w:rsidRDefault="00E72312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16B91" w:rsidP="00C33D01" w:rsidRDefault="00C33D01" w14:paraId="63B54998" w14:textId="77777777">
    <w:pPr>
      <w:pStyle w:val="berschrift3"/>
      <w:keepLines w:val="0"/>
      <w:pBdr>
        <w:top w:val="none" w:color="auto" w:sz="0" w:space="0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  <w:r w:rsidR="00323D37"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7728" behindDoc="1" locked="0" layoutInCell="1" allowOverlap="1" wp14:editId="3B9CFEB4" wp14:anchorId="178DF281">
              <wp:simplePos x="0" y="0"/>
              <wp:positionH relativeFrom="margin">
                <wp:posOffset>4680585</wp:posOffset>
              </wp:positionH>
              <wp:positionV relativeFrom="page">
                <wp:posOffset>360045</wp:posOffset>
              </wp:positionV>
              <wp:extent cx="1701165" cy="43942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:rsidRPr="00D15364" w:rsidR="00A16B91" w:rsidP="00C57383" w:rsidRDefault="00A16B91" w14:paraId="10E40FF1" w14:textId="77777777">
                          <w:pPr>
                            <w:jc w:val="right"/>
                          </w:pPr>
                          <w:r>
                            <w:br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78DF281">
              <v:stroke joinstyle="miter"/>
              <v:path gradientshapeok="t" o:connecttype="rect"/>
            </v:shapetype>
            <v:shape id="Text Box 16" style="position:absolute;left:0;text-align:left;margin-left:368.55pt;margin-top:28.35pt;width:133.95pt;height:34.6pt;z-index:-251658752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6" filled="f" stroked="f" strokecolor="aqua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">
              <v:stroke startarrowwidth="narrow" startarrowlength="short" endarrowwidth="narrow" endarrowlength="short"/>
              <v:textbox style="mso-fit-shape-to-text:t" inset="0,0,0,0">
                <w:txbxContent>
                  <w:p w:rsidRPr="00D15364" w:rsidR="00A16B91" w:rsidP="00C57383" w:rsidRDefault="00A16B91" w14:paraId="10E40FF1" w14:textId="77777777">
                    <w:pPr>
                      <w:jc w:val="right"/>
                    </w:pPr>
                    <w:r>
                      <w:br/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:rsidR="00C33D01" w:rsidP="00C33D01" w:rsidRDefault="00C33D01" w14:paraId="3CD5459A" w14:textId="37086DAE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:rsidRPr="004840B3" w:rsidR="004840B3" w:rsidP="004840B3" w:rsidRDefault="004840B3" w14:paraId="59648706" w14:textId="07DF7A76">
    <w:pPr>
      <w:pStyle w:val="Text"/>
      <w:numPr>
        <w:ilvl w:val="0"/>
        <w:numId w:val="41"/>
      </w:numPr>
      <w:jc w:val="center"/>
      <w:rPr>
        <w:szCs w:val="22"/>
      </w:rPr>
    </w:pPr>
    <w:r w:rsidRPr="004840B3">
      <w:rPr>
        <w:szCs w:val="22"/>
      </w:rPr>
      <w:t xml:space="preserve">Unterauftragnehmerliste </w:t>
    </w:r>
    <w:r>
      <w:rPr>
        <w:szCs w:val="22"/>
      </w:rPr>
      <w:t xml:space="preserve">   </w:t>
    </w:r>
    <w:r w:rsidRPr="004840B3">
      <w:rPr>
        <w:szCs w:val="22"/>
      </w:rPr>
      <w:t xml:space="preserve">- </w:t>
    </w:r>
  </w:p>
  <w:p w:rsidR="00A16B91" w:rsidP="00A16B91" w:rsidRDefault="00A16B91" w14:paraId="5CDC08AC" w14:textId="77777777">
    <w:pPr>
      <w:pStyle w:val="Kopfzeile2"/>
    </w:pPr>
  </w:p>
  <w:p w:rsidRPr="00C33D01" w:rsidR="00A16B91" w:rsidP="00C33D01" w:rsidRDefault="00A16B91" w14:paraId="0045A5A0" w14:textId="3DC9EBE3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</w:t>
    </w:r>
    <w:r w:rsidR="004840B3">
      <w:rPr>
        <w:sz w:val="26"/>
        <w:szCs w:val="26"/>
      </w:rPr>
      <w:t>1</w:t>
    </w:r>
    <w:r w:rsidRPr="00C33D01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39F0A9E"/>
    <w:multiLevelType w:val="hybridMultilevel"/>
    <w:tmpl w:val="F65A6E74"/>
    <w:lvl w:ilvl="0" w:tplc="32CADA86">
      <w:numFmt w:val="bullet"/>
      <w:lvlText w:val="-"/>
      <w:lvlJc w:val="left"/>
      <w:pPr>
        <w:ind w:left="927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5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8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40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28"/>
  </w:num>
  <w:num w:numId="6">
    <w:abstractNumId w:val="13"/>
  </w:num>
  <w:num w:numId="7">
    <w:abstractNumId w:val="34"/>
  </w:num>
  <w:num w:numId="8">
    <w:abstractNumId w:val="36"/>
  </w:num>
  <w:num w:numId="9">
    <w:abstractNumId w:val="18"/>
  </w:num>
  <w:num w:numId="10">
    <w:abstractNumId w:val="30"/>
  </w:num>
  <w:num w:numId="11">
    <w:abstractNumId w:val="15"/>
  </w:num>
  <w:num w:numId="12">
    <w:abstractNumId w:val="20"/>
  </w:num>
  <w:num w:numId="13">
    <w:abstractNumId w:val="29"/>
  </w:num>
  <w:num w:numId="14">
    <w:abstractNumId w:val="25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8"/>
  </w:num>
  <w:num w:numId="23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9"/>
  </w:num>
  <w:num w:numId="25">
    <w:abstractNumId w:val="37"/>
  </w:num>
  <w:num w:numId="26">
    <w:abstractNumId w:val="39"/>
  </w:num>
  <w:num w:numId="27">
    <w:abstractNumId w:val="32"/>
  </w:num>
  <w:num w:numId="28">
    <w:abstractNumId w:val="23"/>
  </w:num>
  <w:num w:numId="29">
    <w:abstractNumId w:val="21"/>
  </w:num>
  <w:num w:numId="30">
    <w:abstractNumId w:val="31"/>
  </w:num>
  <w:num w:numId="31">
    <w:abstractNumId w:val="40"/>
  </w:num>
  <w:num w:numId="32">
    <w:abstractNumId w:val="14"/>
  </w:num>
  <w:num w:numId="33">
    <w:abstractNumId w:val="24"/>
  </w:num>
  <w:num w:numId="34">
    <w:abstractNumId w:val="26"/>
  </w:num>
  <w:num w:numId="35">
    <w:abstractNumId w:val="12"/>
  </w:num>
  <w:num w:numId="36">
    <w:abstractNumId w:val="22"/>
  </w:num>
  <w:num w:numId="37">
    <w:abstractNumId w:val="35"/>
  </w:num>
  <w:num w:numId="38">
    <w:abstractNumId w:val="27"/>
  </w:num>
  <w:num w:numId="39">
    <w:abstractNumId w:val="16"/>
  </w:num>
  <w:num w:numId="40">
    <w:abstractNumId w:val="17"/>
  </w:num>
  <w:num w:numId="41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C7E74"/>
    <w:rsid w:val="002D4350"/>
    <w:rsid w:val="0032010C"/>
    <w:rsid w:val="00323D37"/>
    <w:rsid w:val="00382878"/>
    <w:rsid w:val="00383AB9"/>
    <w:rsid w:val="003B3061"/>
    <w:rsid w:val="003B4D70"/>
    <w:rsid w:val="003C32D1"/>
    <w:rsid w:val="003D68A0"/>
    <w:rsid w:val="003E59B7"/>
    <w:rsid w:val="00415A25"/>
    <w:rsid w:val="004335A4"/>
    <w:rsid w:val="00441EE7"/>
    <w:rsid w:val="00477952"/>
    <w:rsid w:val="004840B3"/>
    <w:rsid w:val="004B3279"/>
    <w:rsid w:val="005006B8"/>
    <w:rsid w:val="00500ED4"/>
    <w:rsid w:val="00501C89"/>
    <w:rsid w:val="00536528"/>
    <w:rsid w:val="00570CC4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2C6C"/>
    <w:rsid w:val="00735FF2"/>
    <w:rsid w:val="007544C1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8F34C3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72312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47AB531C"/>
  <w15:docId w15:val="{632122C4-D0DC-49C8-BA64-7FF7AE53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9DD3E6D0D914B9AC6F44426A52F3C" ma:contentTypeVersion="16" ma:contentTypeDescription="Create a new document." ma:contentTypeScope="" ma:versionID="4293ed070193050ad948b6af9d937be1">
  <xsd:schema xmlns:xsd="http://www.w3.org/2001/XMLSchema" xmlns:xs="http://www.w3.org/2001/XMLSchema" xmlns:p="http://schemas.microsoft.com/office/2006/metadata/properties" xmlns:ns2="7f64e63a-c3a2-4acb-8451-58bd31ecc16a" xmlns:ns3="3c941930-cd67-413e-9c97-839303646837" targetNamespace="http://schemas.microsoft.com/office/2006/metadata/properties" ma:root="true" ma:fieldsID="730d8a3045e34e802407970021876d05" ns2:_="" ns3:_="">
    <xsd:import namespace="7f64e63a-c3a2-4acb-8451-58bd31ecc16a"/>
    <xsd:import namespace="3c941930-cd67-413e-9c97-8393036468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4e63a-c3a2-4acb-8451-58bd31ecc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a51df6-6f98-4ba7-8047-6ad80c1f43af}" ma:internalName="TaxCatchAll" ma:showField="CatchAllData" ma:web="7f64e63a-c3a2-4acb-8451-58bd31ecc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41930-cd67-413e-9c97-8393036468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4e63a-c3a2-4acb-8451-58bd31ecc16a" xsi:nil="true"/>
    <lcf76f155ced4ddcb4097134ff3c332f xmlns="3c941930-cd67-413e-9c97-8393036468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20DCF2-1745-4F2C-A645-506BB6E4D5EF}"/>
</file>

<file path=customXml/itemProps2.xml><?xml version="1.0" encoding="utf-8"?>
<ds:datastoreItem xmlns:ds="http://schemas.openxmlformats.org/officeDocument/2006/customXml" ds:itemID="{A86E5BD4-ABB1-49BD-B7EE-7A147C681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28BD5-7489-4282-950B-C45398C14D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</Template>
  <TotalTime>0</TotalTime>
  <Pages>1</Pages>
  <Words>121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Ursula Obermaier</cp:lastModifiedBy>
  <cp:revision>2</cp:revision>
  <cp:lastPrinted>2008-04-29T11:27:00Z</cp:lastPrinted>
  <dcterms:created xsi:type="dcterms:W3CDTF">2022-12-21T13:23:00Z</dcterms:created>
  <dcterms:modified xsi:type="dcterms:W3CDTF">2022-12-21T13:23:00Z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0x010100D559DD3E6D0D914B9AC6F44426A52F3C</vt:lpwstr>
  </property>
</Properties>
</file>